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C6448" w14:textId="77777777" w:rsidR="00526E76" w:rsidRDefault="00526E76" w:rsidP="00526E76">
      <w:pPr>
        <w:pStyle w:val="NoSpacing"/>
        <w:rPr>
          <w:rFonts w:eastAsia="Times New Roman"/>
        </w:rPr>
      </w:pPr>
      <w:r>
        <w:rPr>
          <w:rFonts w:eastAsia="Times New Roman"/>
          <w:u w:val="single"/>
        </w:rPr>
        <w:t>John GODDESTON</w:t>
      </w:r>
      <w:r>
        <w:rPr>
          <w:rFonts w:eastAsia="Times New Roman"/>
        </w:rPr>
        <w:t xml:space="preserve">   </w:t>
      </w:r>
      <w:proofErr w:type="gramStart"/>
      <w:r>
        <w:rPr>
          <w:rFonts w:eastAsia="Times New Roman"/>
        </w:rPr>
        <w:t xml:space="preserve">   (</w:t>
      </w:r>
      <w:proofErr w:type="gramEnd"/>
      <w:r>
        <w:rPr>
          <w:rFonts w:eastAsia="Times New Roman"/>
        </w:rPr>
        <w:t>fl.1432)</w:t>
      </w:r>
    </w:p>
    <w:p w14:paraId="0F30129A" w14:textId="77777777" w:rsidR="00526E76" w:rsidRDefault="00526E76" w:rsidP="00526E76">
      <w:pPr>
        <w:pStyle w:val="NoSpacing"/>
        <w:rPr>
          <w:rFonts w:eastAsia="Times New Roman"/>
        </w:rPr>
      </w:pPr>
    </w:p>
    <w:p w14:paraId="42464C7A" w14:textId="77777777" w:rsidR="00526E76" w:rsidRDefault="00526E76" w:rsidP="00526E76">
      <w:pPr>
        <w:pStyle w:val="NoSpacing"/>
        <w:rPr>
          <w:rFonts w:eastAsia="Times New Roman"/>
        </w:rPr>
      </w:pPr>
    </w:p>
    <w:p w14:paraId="1DF0B672" w14:textId="77777777" w:rsidR="00526E76" w:rsidRDefault="00526E76" w:rsidP="00526E76">
      <w:pPr>
        <w:pStyle w:val="NoSpacing"/>
        <w:rPr>
          <w:rFonts w:eastAsia="Times New Roman"/>
        </w:rPr>
      </w:pPr>
      <w:r>
        <w:rPr>
          <w:rFonts w:eastAsia="Times New Roman"/>
        </w:rPr>
        <w:t>14 Mar.1432</w:t>
      </w:r>
      <w:r>
        <w:rPr>
          <w:rFonts w:eastAsia="Times New Roman"/>
        </w:rPr>
        <w:tab/>
        <w:t>He and John Hunte(q.v.) were appointed to levy and collect in the port of</w:t>
      </w:r>
    </w:p>
    <w:p w14:paraId="3693E9E3" w14:textId="77777777" w:rsidR="00526E76" w:rsidRDefault="00526E76" w:rsidP="00526E76">
      <w:pPr>
        <w:pStyle w:val="NoSpacing"/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 xml:space="preserve">Ipswich and all adjacent ports and </w:t>
      </w:r>
      <w:proofErr w:type="gramStart"/>
      <w:r>
        <w:rPr>
          <w:rFonts w:eastAsia="Times New Roman"/>
        </w:rPr>
        <w:t>places</w:t>
      </w:r>
      <w:proofErr w:type="gramEnd"/>
      <w:r>
        <w:rPr>
          <w:rFonts w:eastAsia="Times New Roman"/>
        </w:rPr>
        <w:t xml:space="preserve"> the customs on wools, wool-fell</w:t>
      </w:r>
    </w:p>
    <w:p w14:paraId="63808553" w14:textId="77777777" w:rsidR="00526E76" w:rsidRDefault="00526E76" w:rsidP="00526E76">
      <w:pPr>
        <w:pStyle w:val="NoSpacing"/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>and hides.   (C.F.R. 1430-37 p.58)</w:t>
      </w:r>
    </w:p>
    <w:p w14:paraId="5487B584" w14:textId="77777777" w:rsidR="00526E76" w:rsidRDefault="00526E76" w:rsidP="00526E76">
      <w:pPr>
        <w:pStyle w:val="NoSpacing"/>
        <w:rPr>
          <w:rFonts w:eastAsia="Times New Roman"/>
        </w:rPr>
      </w:pPr>
    </w:p>
    <w:p w14:paraId="754B6629" w14:textId="77777777" w:rsidR="00526E76" w:rsidRDefault="00526E76" w:rsidP="00526E76">
      <w:pPr>
        <w:pStyle w:val="NoSpacing"/>
        <w:rPr>
          <w:rFonts w:eastAsia="Times New Roman"/>
        </w:rPr>
      </w:pPr>
    </w:p>
    <w:p w14:paraId="689B3199" w14:textId="77777777" w:rsidR="00526E76" w:rsidRDefault="00526E76" w:rsidP="00526E76">
      <w:pPr>
        <w:pStyle w:val="NoSpacing"/>
        <w:rPr>
          <w:rFonts w:eastAsia="Times New Roman"/>
        </w:rPr>
      </w:pPr>
      <w:r>
        <w:rPr>
          <w:rFonts w:eastAsia="Times New Roman"/>
        </w:rPr>
        <w:t>29 July 2024</w:t>
      </w:r>
    </w:p>
    <w:p w14:paraId="311C827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957778" w14:textId="77777777" w:rsidR="00526E76" w:rsidRDefault="00526E76" w:rsidP="009139A6">
      <w:r>
        <w:separator/>
      </w:r>
    </w:p>
  </w:endnote>
  <w:endnote w:type="continuationSeparator" w:id="0">
    <w:p w14:paraId="4F5EF1FB" w14:textId="77777777" w:rsidR="00526E76" w:rsidRDefault="00526E7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5076E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76801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B477C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DA6D6C" w14:textId="77777777" w:rsidR="00526E76" w:rsidRDefault="00526E76" w:rsidP="009139A6">
      <w:r>
        <w:separator/>
      </w:r>
    </w:p>
  </w:footnote>
  <w:footnote w:type="continuationSeparator" w:id="0">
    <w:p w14:paraId="30AB72EE" w14:textId="77777777" w:rsidR="00526E76" w:rsidRDefault="00526E7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295B8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80172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4C865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E76"/>
    <w:rsid w:val="000666E0"/>
    <w:rsid w:val="002510B7"/>
    <w:rsid w:val="00270799"/>
    <w:rsid w:val="00526E76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43AA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EB8A58"/>
  <w15:chartTrackingRefBased/>
  <w15:docId w15:val="{39CACC23-D58F-42A1-902B-C31108AEE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2024-07-31T14:42:00Z</dcterms:created>
  <dcterms:modified xsi:type="dcterms:W3CDTF">2024-07-31T14:43:00Z</dcterms:modified>
</cp:coreProperties>
</file>